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0EF0C6" w14:textId="77777777" w:rsidR="00F8386E" w:rsidRDefault="00F8386E">
      <w:bookmarkStart w:id="0" w:name="_GoBack"/>
      <w:bookmarkEnd w:id="0"/>
    </w:p>
    <w:p w14:paraId="2B37CCB3" w14:textId="77777777" w:rsidR="00F8386E" w:rsidRPr="00771747" w:rsidRDefault="00EC4145" w:rsidP="00F8386E">
      <w:pPr>
        <w:pStyle w:val="Heading5"/>
        <w:pBdr>
          <w:top w:val="single" w:sz="24" w:space="10" w:color="E8EAEB"/>
          <w:bottom w:val="single" w:sz="24" w:space="13" w:color="E8EAEB"/>
        </w:pBdr>
        <w:jc w:val="center"/>
        <w:rPr>
          <w:sz w:val="36"/>
        </w:rPr>
      </w:pPr>
      <w:r>
        <w:rPr>
          <w:sz w:val="36"/>
        </w:rPr>
        <w:t xml:space="preserve">R8.8 </w:t>
      </w:r>
      <w:r w:rsidR="00F8386E" w:rsidRPr="00771747">
        <w:rPr>
          <w:sz w:val="36"/>
        </w:rPr>
        <w:t>Day Out</w:t>
      </w:r>
    </w:p>
    <w:p w14:paraId="16B4B0BE" w14:textId="77777777" w:rsidR="00F8386E" w:rsidRDefault="00F8386E">
      <w:pPr>
        <w:rPr>
          <w:b/>
        </w:rPr>
      </w:pPr>
    </w:p>
    <w:p w14:paraId="2CED27F7" w14:textId="77777777" w:rsidR="00F8386E" w:rsidRDefault="00F8386E">
      <w:r>
        <w:t xml:space="preserve">Mr. Richards, a teacher at Bosworth </w:t>
      </w:r>
      <w:r w:rsidR="008B6CC1">
        <w:t>College</w:t>
      </w:r>
      <w:r>
        <w:t xml:space="preserve">, plans to take 30 </w:t>
      </w:r>
      <w:r w:rsidR="008B6CC1">
        <w:t>student</w:t>
      </w:r>
      <w:r>
        <w:t xml:space="preserve">s on a </w:t>
      </w:r>
      <w:r w:rsidR="008B6CC1">
        <w:t>day</w:t>
      </w:r>
      <w:r>
        <w:t xml:space="preserve"> trip. Here are the places they could visit.</w:t>
      </w:r>
    </w:p>
    <w:p w14:paraId="2122F863" w14:textId="77777777" w:rsidR="00F8386E" w:rsidRDefault="00F8386E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2918"/>
        <w:gridCol w:w="2950"/>
        <w:gridCol w:w="3060"/>
      </w:tblGrid>
      <w:tr w:rsidR="00F8386E" w14:paraId="24C8F2D2" w14:textId="77777777">
        <w:trPr>
          <w:trHeight w:val="2483"/>
        </w:trPr>
        <w:tc>
          <w:tcPr>
            <w:tcW w:w="2918" w:type="dxa"/>
          </w:tcPr>
          <w:p w14:paraId="559FB6A5" w14:textId="77777777" w:rsidR="00F8386E" w:rsidRDefault="00F8386E">
            <w:pPr>
              <w:jc w:val="center"/>
              <w:rPr>
                <w:b/>
              </w:rPr>
            </w:pPr>
            <w:r>
              <w:rPr>
                <w:b/>
              </w:rPr>
              <w:t>Growlets Zoo</w:t>
            </w:r>
          </w:p>
          <w:p w14:paraId="6B2EB91F" w14:textId="77777777" w:rsidR="00F8386E" w:rsidRDefault="00F8386E">
            <w:pPr>
              <w:jc w:val="center"/>
            </w:pPr>
          </w:p>
          <w:p w14:paraId="7A80CAA7" w14:textId="77777777" w:rsidR="00F8386E" w:rsidRDefault="005259D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F995E14" wp14:editId="39BB349B">
                  <wp:extent cx="1543685" cy="780415"/>
                  <wp:effectExtent l="0" t="0" r="0" b="0"/>
                  <wp:docPr id="1" name="Pictur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685" cy="780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EB5431" w14:textId="77777777" w:rsidR="00F8386E" w:rsidRDefault="00F8386E">
            <w:pPr>
              <w:jc w:val="center"/>
            </w:pPr>
          </w:p>
          <w:p w14:paraId="1409A875" w14:textId="77777777" w:rsidR="00F8386E" w:rsidRDefault="00F8386E">
            <w:pPr>
              <w:jc w:val="center"/>
            </w:pPr>
            <w:r>
              <w:t>36 miles from Bosworth</w:t>
            </w:r>
            <w:r>
              <w:br/>
              <w:t>Entrance fee £2.50 per person</w:t>
            </w:r>
            <w:r>
              <w:br/>
            </w:r>
          </w:p>
        </w:tc>
        <w:tc>
          <w:tcPr>
            <w:tcW w:w="2950" w:type="dxa"/>
          </w:tcPr>
          <w:p w14:paraId="51903D03" w14:textId="77777777" w:rsidR="00F8386E" w:rsidRDefault="00F8386E">
            <w:pPr>
              <w:jc w:val="center"/>
              <w:rPr>
                <w:b/>
              </w:rPr>
            </w:pPr>
            <w:r>
              <w:rPr>
                <w:b/>
              </w:rPr>
              <w:t>Prison Museum</w:t>
            </w:r>
          </w:p>
          <w:p w14:paraId="258171E2" w14:textId="77777777" w:rsidR="00F8386E" w:rsidRDefault="00F8386E">
            <w:pPr>
              <w:jc w:val="center"/>
            </w:pPr>
            <w:r>
              <w:br/>
            </w:r>
            <w:r w:rsidR="005259D8">
              <w:rPr>
                <w:noProof/>
              </w:rPr>
              <w:drawing>
                <wp:inline distT="0" distB="0" distL="0" distR="0" wp14:anchorId="5DDDE437" wp14:editId="2488FDE1">
                  <wp:extent cx="906145" cy="830580"/>
                  <wp:effectExtent l="0" t="0" r="0" b="0"/>
                  <wp:docPr id="2" name="Pictur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145" cy="830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FAC41D" w14:textId="77777777" w:rsidR="00F8386E" w:rsidRDefault="00F8386E">
            <w:pPr>
              <w:jc w:val="center"/>
            </w:pPr>
          </w:p>
          <w:p w14:paraId="3C4284A5" w14:textId="77777777" w:rsidR="00F8386E" w:rsidRDefault="00F8386E">
            <w:pPr>
              <w:jc w:val="center"/>
            </w:pPr>
            <w:r>
              <w:t>30 miles from Bosworth</w:t>
            </w:r>
            <w:r>
              <w:br/>
              <w:t>Entrance fee £6 per person</w:t>
            </w:r>
          </w:p>
        </w:tc>
        <w:tc>
          <w:tcPr>
            <w:tcW w:w="3060" w:type="dxa"/>
          </w:tcPr>
          <w:p w14:paraId="5EE78E5F" w14:textId="77777777" w:rsidR="00F8386E" w:rsidRDefault="00F8386E">
            <w:pPr>
              <w:jc w:val="center"/>
              <w:rPr>
                <w:b/>
              </w:rPr>
            </w:pPr>
            <w:r>
              <w:rPr>
                <w:b/>
              </w:rPr>
              <w:t>Space Science Show</w:t>
            </w:r>
          </w:p>
          <w:p w14:paraId="744DC9F2" w14:textId="77777777" w:rsidR="00F8386E" w:rsidRDefault="00F8386E">
            <w:pPr>
              <w:jc w:val="center"/>
            </w:pPr>
          </w:p>
          <w:p w14:paraId="67493748" w14:textId="77777777" w:rsidR="00F8386E" w:rsidRDefault="005259D8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68069CB" wp14:editId="77676E67">
                  <wp:extent cx="1174750" cy="755015"/>
                  <wp:effectExtent l="0" t="0" r="0" b="0"/>
                  <wp:docPr id="3" name="Pictur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0" cy="755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EDAB46C" w14:textId="77777777" w:rsidR="00F8386E" w:rsidRDefault="00F8386E">
            <w:pPr>
              <w:jc w:val="center"/>
            </w:pPr>
          </w:p>
          <w:p w14:paraId="27488953" w14:textId="77777777" w:rsidR="00F8386E" w:rsidRDefault="00F8386E">
            <w:pPr>
              <w:jc w:val="center"/>
            </w:pPr>
            <w:r>
              <w:t>10 miles from Bosworth</w:t>
            </w:r>
            <w:r>
              <w:br/>
              <w:t>Entrance fee £10 per person</w:t>
            </w:r>
            <w:r>
              <w:br/>
            </w:r>
          </w:p>
        </w:tc>
      </w:tr>
    </w:tbl>
    <w:p w14:paraId="4C182892" w14:textId="77777777" w:rsidR="00F8386E" w:rsidRDefault="00F8386E"/>
    <w:p w14:paraId="55D9516A" w14:textId="77777777" w:rsidR="00F8386E" w:rsidRDefault="00F8386E">
      <w:r>
        <w:t>The class vote on which place to visit. Here are the results:</w:t>
      </w:r>
    </w:p>
    <w:p w14:paraId="0D152A53" w14:textId="77777777" w:rsidR="00F8386E" w:rsidRDefault="00F8386E"/>
    <w:tbl>
      <w:tblPr>
        <w:tblW w:w="884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0"/>
        <w:gridCol w:w="1440"/>
        <w:gridCol w:w="1440"/>
        <w:gridCol w:w="630"/>
        <w:gridCol w:w="1260"/>
        <w:gridCol w:w="1440"/>
        <w:gridCol w:w="1530"/>
      </w:tblGrid>
      <w:tr w:rsidR="00F8386E" w14:paraId="31212C2F" w14:textId="77777777">
        <w:trPr>
          <w:trHeight w:val="26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0056B54" w14:textId="77777777" w:rsidR="00F8386E" w:rsidRDefault="00F8386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Name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AF31954" w14:textId="77777777" w:rsidR="00F8386E" w:rsidRDefault="00F8386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First Choice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B1FA4FB" w14:textId="77777777" w:rsidR="00F8386E" w:rsidRDefault="00F8386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Second choice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808DD04" w14:textId="77777777" w:rsidR="00F8386E" w:rsidRDefault="00F8386E">
            <w:pPr>
              <w:rPr>
                <w:sz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713C641" w14:textId="77777777" w:rsidR="00F8386E" w:rsidRDefault="00F8386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Name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CA9A9B7" w14:textId="77777777" w:rsidR="00F8386E" w:rsidRDefault="00F8386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First Choice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3E0C639" w14:textId="77777777" w:rsidR="00F8386E" w:rsidRDefault="00F8386E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Second choice</w:t>
            </w:r>
          </w:p>
        </w:tc>
      </w:tr>
      <w:tr w:rsidR="00F8386E" w14:paraId="5E8635FB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0A8D8BF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Olivia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88FF0C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14D08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A904A12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C76608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Jack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46188D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CCB4E4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</w:tr>
      <w:tr w:rsidR="00F8386E" w14:paraId="1C8436F5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DD1CFA0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Grace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17071D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78C32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6E33398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3EF6E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Thomas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B92EDF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EBFBB5F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3D7346E0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3D09D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Jessica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BAEE608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FBB767B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5BD21A6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3C0DCC1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Joshua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8E1D74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B0C2EFC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7E5FACD0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A72C43D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Ruby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FDF08DC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A63E2AC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4FBB8FA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7F41628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Oliver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A02AD0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3B4139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03F9796A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775B388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Emily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9752792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E7BEA9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2E3D243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90636A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Harry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E6B3DC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32D82A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</w:tr>
      <w:tr w:rsidR="00F8386E" w14:paraId="3DEF62EE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4B394F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Sophie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8661D0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073D88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74608A2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4C61008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James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D61F34D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1BF9621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</w:tr>
      <w:tr w:rsidR="00F8386E" w14:paraId="0017C91B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3B3105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Chloe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78799B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82040AC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85DB564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E048BE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William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F78F1B0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DDCF10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</w:tr>
      <w:tr w:rsidR="00F8386E" w14:paraId="0D91ACFF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B8AB45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Lucy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334B1B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93821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0F3864E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9741ACD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Samuel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6351AB8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E4EBC10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63F8B43A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8A67DCB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Lily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6348F58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96BD81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94DE23E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BED2FF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Daniel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56604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DB8C20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</w:tr>
      <w:tr w:rsidR="00F8386E" w14:paraId="52D3E3BF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726F0B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Ellie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BED2F3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5391431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9C87305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9F14AC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Charlie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8CE847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5BCB0B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11377766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5D507FB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Ella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89FE9B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9D71BC1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C508D29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94433C2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Benjamin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8829FD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63A2F5A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</w:tr>
      <w:tr w:rsidR="00F8386E" w14:paraId="65B2CC2E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EC4685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Charlotte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E5A143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0C648CA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1E339D0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52D9E8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Joseph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2278333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0E1136B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12908688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74FF88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Katie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1FDF12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619B2D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2EEF98A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4E7DA4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Callum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DADCA01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0F2B7E14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  <w:tr w:rsidR="00F8386E" w14:paraId="5C29E271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D85CAE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Mia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20C5BBF0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CC7AC9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3361FB5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E6B5BAF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George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77A94F5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556C0A9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</w:tr>
      <w:tr w:rsidR="00F8386E" w14:paraId="4E2E5445" w14:textId="77777777">
        <w:trPr>
          <w:trHeight w:val="2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DE0FB17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Hannah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4B0D8CBA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Zoo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1DCA092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6808FB8B" w14:textId="77777777" w:rsidR="00F8386E" w:rsidRDefault="00F8386E">
            <w:pPr>
              <w:rPr>
                <w:rFonts w:ascii="Verdana" w:hAnsi="Verdana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3BA7030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Jake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112BDCDE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Space show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0" w:type="dxa"/>
              <w:left w:w="20" w:type="dxa"/>
              <w:bottom w:w="0" w:type="dxa"/>
              <w:right w:w="20" w:type="dxa"/>
            </w:tcMar>
            <w:vAlign w:val="bottom"/>
          </w:tcPr>
          <w:p w14:paraId="5AC4E266" w14:textId="77777777" w:rsidR="00F8386E" w:rsidRDefault="00F8386E">
            <w:pPr>
              <w:rPr>
                <w:rFonts w:ascii="Verdana" w:hAnsi="Verdana"/>
                <w:sz w:val="18"/>
              </w:rPr>
            </w:pPr>
            <w:r>
              <w:rPr>
                <w:rFonts w:ascii="Comic Sans MS" w:hAnsi="Comic Sans MS"/>
                <w:sz w:val="18"/>
              </w:rPr>
              <w:t>Prison museum</w:t>
            </w:r>
          </w:p>
        </w:tc>
      </w:tr>
    </w:tbl>
    <w:p w14:paraId="6263C683" w14:textId="77777777" w:rsidR="00F8386E" w:rsidRDefault="00F8386E"/>
    <w:p w14:paraId="28C37B90" w14:textId="77777777" w:rsidR="00F8386E" w:rsidRPr="002C7D4F" w:rsidRDefault="00F8386E" w:rsidP="00F8386E">
      <w:pPr>
        <w:numPr>
          <w:ilvl w:val="0"/>
          <w:numId w:val="37"/>
        </w:numPr>
        <w:rPr>
          <w:b/>
        </w:rPr>
      </w:pPr>
      <w:r w:rsidRPr="002C7D4F">
        <w:rPr>
          <w:b/>
        </w:rPr>
        <w:t xml:space="preserve">Taking first and second choices into account, where do you think Mr Richards should take them? Explain how you decided. </w:t>
      </w:r>
    </w:p>
    <w:p w14:paraId="6E681355" w14:textId="77777777" w:rsidR="00F8386E" w:rsidRDefault="00F8386E" w:rsidP="00F8386E">
      <w:pPr>
        <w:ind w:left="360"/>
      </w:pPr>
    </w:p>
    <w:p w14:paraId="29BAA3C8" w14:textId="77777777" w:rsidR="00F8386E" w:rsidRDefault="00F8386E" w:rsidP="00F8386E">
      <w:r>
        <w:t>Here are some more facts about the trip.</w:t>
      </w:r>
    </w:p>
    <w:p w14:paraId="782A0BE4" w14:textId="77777777" w:rsidR="00F8386E" w:rsidRDefault="00F8386E" w:rsidP="00F8386E"/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8928"/>
      </w:tblGrid>
      <w:tr w:rsidR="00F8386E" w14:paraId="2C7FF5A1" w14:textId="77777777">
        <w:tc>
          <w:tcPr>
            <w:tcW w:w="8928" w:type="dxa"/>
          </w:tcPr>
          <w:p w14:paraId="00171AAD" w14:textId="77777777" w:rsidR="00F8386E" w:rsidRDefault="00F8386E" w:rsidP="00F8386E">
            <w:pPr>
              <w:rPr>
                <w:color w:val="0070C0"/>
              </w:rPr>
            </w:pPr>
          </w:p>
          <w:p w14:paraId="1167013E" w14:textId="77777777" w:rsidR="00F8386E" w:rsidRDefault="00F8386E" w:rsidP="00F8386E">
            <w:pPr>
              <w:rPr>
                <w:color w:val="0070C0"/>
              </w:rPr>
            </w:pPr>
            <w:r w:rsidRPr="002C7D4F">
              <w:rPr>
                <w:color w:val="0070C0"/>
              </w:rPr>
              <w:t>The bus company charges £6 per mile. The school fund will pay the first £200 of the trip. Teachers will go free. Each pupil will pay the same amount.</w:t>
            </w:r>
          </w:p>
          <w:p w14:paraId="37A76950" w14:textId="77777777" w:rsidR="00F8386E" w:rsidRPr="002C7D4F" w:rsidRDefault="00F8386E" w:rsidP="00F8386E">
            <w:pPr>
              <w:rPr>
                <w:color w:val="0070C0"/>
              </w:rPr>
            </w:pPr>
          </w:p>
        </w:tc>
      </w:tr>
    </w:tbl>
    <w:p w14:paraId="43FEE167" w14:textId="77777777" w:rsidR="00F8386E" w:rsidRDefault="00F8386E" w:rsidP="00F8386E"/>
    <w:p w14:paraId="241A03F0" w14:textId="77777777" w:rsidR="00F8386E" w:rsidRPr="002C7D4F" w:rsidRDefault="00F8386E" w:rsidP="00F8386E">
      <w:pPr>
        <w:rPr>
          <w:b/>
        </w:rPr>
      </w:pPr>
    </w:p>
    <w:p w14:paraId="1515C7A9" w14:textId="77777777" w:rsidR="00F8386E" w:rsidRPr="001F379C" w:rsidRDefault="00F8386E" w:rsidP="001F379C">
      <w:pPr>
        <w:numPr>
          <w:ilvl w:val="0"/>
          <w:numId w:val="37"/>
        </w:numPr>
        <w:rPr>
          <w:b/>
        </w:rPr>
      </w:pPr>
      <w:r w:rsidRPr="002C7D4F">
        <w:rPr>
          <w:b/>
        </w:rPr>
        <w:t xml:space="preserve">How much will each pupil need to pay to go on the trip you have chosen? </w:t>
      </w:r>
      <w:r w:rsidRPr="002C7D4F">
        <w:rPr>
          <w:b/>
        </w:rPr>
        <w:br/>
        <w:t xml:space="preserve">Explain how you work this out. </w:t>
      </w:r>
    </w:p>
    <w:sectPr w:rsidR="00F8386E" w:rsidRPr="001F379C" w:rsidSect="00197C1B">
      <w:headerReference w:type="default" r:id="rId10"/>
      <w:footerReference w:type="default" r:id="rId11"/>
      <w:footerReference w:type="first" r:id="rId12"/>
      <w:pgSz w:w="11901" w:h="16840"/>
      <w:pgMar w:top="1006" w:right="1412" w:bottom="1134" w:left="1622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8BE026" w14:textId="77777777" w:rsidR="00EA1D32" w:rsidRDefault="00EA1D32">
      <w:r>
        <w:separator/>
      </w:r>
    </w:p>
  </w:endnote>
  <w:endnote w:type="continuationSeparator" w:id="0">
    <w:p w14:paraId="2035396A" w14:textId="77777777" w:rsidR="00EA1D32" w:rsidRDefault="00EA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">
    <w:panose1 w:val="020B0502020104020203"/>
    <w:charset w:val="B1"/>
    <w:family w:val="swiss"/>
    <w:pitch w:val="variable"/>
    <w:sig w:usb0="80000A67" w:usb1="00000000" w:usb2="00000000" w:usb3="00000000" w:csb0="000001F7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AEAB9" w14:textId="77777777" w:rsidR="00F8386E" w:rsidRDefault="00F8386E">
    <w:pPr>
      <w:pStyle w:val="Footer"/>
    </w:pPr>
    <w:r>
      <w:tab/>
      <w:t>© 2010 Bowland Charitable Trust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6CC1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2B7CA" w14:textId="77777777" w:rsidR="00F8386E" w:rsidRDefault="00F8386E">
    <w:pPr>
      <w:pStyle w:val="Footer"/>
    </w:pPr>
    <w:r>
      <w:tab/>
      <w:t>© 2010 Bowland Charitable Trust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F379C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24970" w14:textId="77777777" w:rsidR="00EA1D32" w:rsidRDefault="00EA1D32">
      <w:r>
        <w:separator/>
      </w:r>
    </w:p>
  </w:footnote>
  <w:footnote w:type="continuationSeparator" w:id="0">
    <w:p w14:paraId="2B86091A" w14:textId="77777777" w:rsidR="00EA1D32" w:rsidRDefault="00EA1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E0005" w14:textId="77777777" w:rsidR="00F8386E" w:rsidRDefault="00F8386E">
    <w:pPr>
      <w:pStyle w:val="Header"/>
    </w:pPr>
    <w:r>
      <w:t>Day Out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4FE5BA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D"/>
    <w:multiLevelType w:val="singleLevel"/>
    <w:tmpl w:val="1B888E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8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C23486A"/>
    <w:multiLevelType w:val="hybridMultilevel"/>
    <w:tmpl w:val="97DC4AF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4407D"/>
    <w:multiLevelType w:val="hybridMultilevel"/>
    <w:tmpl w:val="7DB85B12"/>
    <w:lvl w:ilvl="0" w:tplc="2084C42A">
      <w:start w:val="1"/>
      <w:numFmt w:val="bullet"/>
      <w:pStyle w:val="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51AFC"/>
    <w:multiLevelType w:val="hybridMultilevel"/>
    <w:tmpl w:val="BB4CC3C6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061F8"/>
    <w:multiLevelType w:val="hybridMultilevel"/>
    <w:tmpl w:val="EA80B9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74F6D"/>
    <w:multiLevelType w:val="hybridMultilevel"/>
    <w:tmpl w:val="77A6A58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86AD7"/>
    <w:multiLevelType w:val="hybridMultilevel"/>
    <w:tmpl w:val="A35A4C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00FF5"/>
    <w:multiLevelType w:val="hybridMultilevel"/>
    <w:tmpl w:val="F8B003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6F2217"/>
    <w:multiLevelType w:val="hybridMultilevel"/>
    <w:tmpl w:val="E4F406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6B07"/>
    <w:multiLevelType w:val="hybridMultilevel"/>
    <w:tmpl w:val="D0FCC910"/>
    <w:lvl w:ilvl="0" w:tplc="0D6662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15AC9"/>
    <w:multiLevelType w:val="hybridMultilevel"/>
    <w:tmpl w:val="41826E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607435"/>
    <w:multiLevelType w:val="hybridMultilevel"/>
    <w:tmpl w:val="C55848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25CB9"/>
    <w:multiLevelType w:val="hybridMultilevel"/>
    <w:tmpl w:val="FB2C9210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886354"/>
    <w:multiLevelType w:val="hybridMultilevel"/>
    <w:tmpl w:val="B3660306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402177AA"/>
    <w:multiLevelType w:val="hybridMultilevel"/>
    <w:tmpl w:val="2334E56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DF285A"/>
    <w:multiLevelType w:val="hybridMultilevel"/>
    <w:tmpl w:val="94864AF2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211982"/>
    <w:multiLevelType w:val="hybridMultilevel"/>
    <w:tmpl w:val="87D68A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1040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B760DF"/>
    <w:multiLevelType w:val="hybridMultilevel"/>
    <w:tmpl w:val="1FA690D4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00A5FFD"/>
    <w:multiLevelType w:val="hybridMultilevel"/>
    <w:tmpl w:val="6690108C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6337E"/>
    <w:multiLevelType w:val="hybridMultilevel"/>
    <w:tmpl w:val="3064FA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3C3785"/>
    <w:multiLevelType w:val="hybridMultilevel"/>
    <w:tmpl w:val="3C3049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22BD1"/>
    <w:multiLevelType w:val="hybridMultilevel"/>
    <w:tmpl w:val="5D7E4392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C212556"/>
    <w:multiLevelType w:val="hybridMultilevel"/>
    <w:tmpl w:val="3E8E407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7006F"/>
    <w:multiLevelType w:val="hybridMultilevel"/>
    <w:tmpl w:val="A2D6622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8D601A"/>
    <w:multiLevelType w:val="hybridMultilevel"/>
    <w:tmpl w:val="21900CB4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20446"/>
    <w:multiLevelType w:val="hybridMultilevel"/>
    <w:tmpl w:val="28221AA6"/>
    <w:lvl w:ilvl="0" w:tplc="00010409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A4A2C8C"/>
    <w:multiLevelType w:val="hybridMultilevel"/>
    <w:tmpl w:val="51E41CDA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EF430A"/>
    <w:multiLevelType w:val="hybridMultilevel"/>
    <w:tmpl w:val="1856E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4"/>
  </w:num>
  <w:num w:numId="5">
    <w:abstractNumId w:val="4"/>
  </w:num>
  <w:num w:numId="6">
    <w:abstractNumId w:val="4"/>
  </w:num>
  <w:num w:numId="7">
    <w:abstractNumId w:val="4"/>
  </w:num>
  <w:num w:numId="8">
    <w:abstractNumId w:val="4"/>
  </w:num>
  <w:num w:numId="9">
    <w:abstractNumId w:val="4"/>
  </w:num>
  <w:num w:numId="10">
    <w:abstractNumId w:val="4"/>
  </w:num>
  <w:num w:numId="11">
    <w:abstractNumId w:val="4"/>
  </w:num>
  <w:num w:numId="12">
    <w:abstractNumId w:val="21"/>
  </w:num>
  <w:num w:numId="13">
    <w:abstractNumId w:val="9"/>
  </w:num>
  <w:num w:numId="14">
    <w:abstractNumId w:val="6"/>
  </w:num>
  <w:num w:numId="15">
    <w:abstractNumId w:val="18"/>
  </w:num>
  <w:num w:numId="16">
    <w:abstractNumId w:val="22"/>
  </w:num>
  <w:num w:numId="17">
    <w:abstractNumId w:val="1"/>
  </w:num>
  <w:num w:numId="18">
    <w:abstractNumId w:val="2"/>
  </w:num>
  <w:num w:numId="19">
    <w:abstractNumId w:val="10"/>
  </w:num>
  <w:num w:numId="20">
    <w:abstractNumId w:val="13"/>
  </w:num>
  <w:num w:numId="21">
    <w:abstractNumId w:val="20"/>
  </w:num>
  <w:num w:numId="22">
    <w:abstractNumId w:val="5"/>
  </w:num>
  <w:num w:numId="23">
    <w:abstractNumId w:val="17"/>
  </w:num>
  <w:num w:numId="24">
    <w:abstractNumId w:val="15"/>
  </w:num>
  <w:num w:numId="25">
    <w:abstractNumId w:val="14"/>
  </w:num>
  <w:num w:numId="26">
    <w:abstractNumId w:val="27"/>
  </w:num>
  <w:num w:numId="27">
    <w:abstractNumId w:val="19"/>
  </w:num>
  <w:num w:numId="28">
    <w:abstractNumId w:val="23"/>
  </w:num>
  <w:num w:numId="29">
    <w:abstractNumId w:val="25"/>
  </w:num>
  <w:num w:numId="30">
    <w:abstractNumId w:val="29"/>
  </w:num>
  <w:num w:numId="31">
    <w:abstractNumId w:val="11"/>
  </w:num>
  <w:num w:numId="32">
    <w:abstractNumId w:val="16"/>
  </w:num>
  <w:num w:numId="33">
    <w:abstractNumId w:val="7"/>
  </w:num>
  <w:num w:numId="34">
    <w:abstractNumId w:val="24"/>
  </w:num>
  <w:num w:numId="35">
    <w:abstractNumId w:val="28"/>
  </w:num>
  <w:num w:numId="36">
    <w:abstractNumId w:val="3"/>
  </w:num>
  <w:num w:numId="37">
    <w:abstractNumId w:val="8"/>
  </w:num>
  <w:num w:numId="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1"/>
  <w:embedSystemFonts/>
  <w:activeWritingStyle w:appName="MSWord" w:lang="en-GB" w:vendorID="6" w:dllVersion="2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2AB"/>
    <w:rsid w:val="00197C1B"/>
    <w:rsid w:val="001F379C"/>
    <w:rsid w:val="00485429"/>
    <w:rsid w:val="005061DF"/>
    <w:rsid w:val="005259D8"/>
    <w:rsid w:val="0084542D"/>
    <w:rsid w:val="008B6CC1"/>
    <w:rsid w:val="00EA1D32"/>
    <w:rsid w:val="00EC4145"/>
    <w:rsid w:val="00F8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63E0"/>
  <w14:defaultImageDpi w14:val="300"/>
  <w15:chartTrackingRefBased/>
  <w15:docId w15:val="{5C5360EA-06A0-8548-9E75-E30F27007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color w:val="293C4C"/>
      <w:sz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color w:val="000000"/>
    </w:rPr>
  </w:style>
  <w:style w:type="paragraph" w:styleId="Heading3">
    <w:name w:val="heading 3"/>
    <w:basedOn w:val="Normal"/>
    <w:next w:val="Normal"/>
    <w:qFormat/>
    <w:pPr>
      <w:keepNext/>
      <w:tabs>
        <w:tab w:val="left" w:pos="1843"/>
        <w:tab w:val="right" w:pos="8823"/>
      </w:tabs>
      <w:spacing w:before="60" w:after="60"/>
      <w:outlineLvl w:val="2"/>
    </w:pPr>
    <w:rPr>
      <w:b/>
      <w:color w:val="53A5FD"/>
    </w:rPr>
  </w:style>
  <w:style w:type="paragraph" w:styleId="Heading4">
    <w:name w:val="heading 4"/>
    <w:basedOn w:val="Normal"/>
    <w:next w:val="Normal"/>
    <w:qFormat/>
    <w:pPr>
      <w:keepNext/>
      <w:shd w:val="clear" w:color="auto" w:fill="E8EAEB"/>
      <w:outlineLvl w:val="3"/>
    </w:pPr>
    <w:rPr>
      <w:color w:val="293C4C"/>
      <w:position w:val="12"/>
      <w:sz w:val="26"/>
    </w:rPr>
  </w:style>
  <w:style w:type="paragraph" w:styleId="Heading5">
    <w:name w:val="heading 5"/>
    <w:basedOn w:val="Normal"/>
    <w:next w:val="Normal"/>
    <w:qFormat/>
    <w:pPr>
      <w:keepNext/>
      <w:pBdr>
        <w:top w:val="single" w:sz="24" w:space="2" w:color="E8EAEB"/>
        <w:left w:val="single" w:sz="24" w:space="4" w:color="E8EAEB"/>
        <w:bottom w:val="single" w:sz="24" w:space="3" w:color="E8EAEB"/>
        <w:right w:val="single" w:sz="24" w:space="4" w:color="E8EAEB"/>
      </w:pBdr>
      <w:shd w:val="clear" w:color="auto" w:fill="293C4C"/>
      <w:tabs>
        <w:tab w:val="right" w:pos="8789"/>
      </w:tabs>
      <w:outlineLvl w:val="4"/>
    </w:pPr>
    <w:rPr>
      <w:b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Gill Sans" w:hAnsi="Gill Sans"/>
      <w:sz w:val="38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Gill Sans" w:hAnsi="Gill Sans"/>
      <w:color w:val="FFFFFF"/>
      <w:sz w:val="38"/>
    </w:rPr>
  </w:style>
  <w:style w:type="character" w:default="1" w:styleId="DefaultParagraphFont">
    <w:name w:val="Default Paragraph Font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861"/>
      </w:tabs>
    </w:pPr>
    <w:rPr>
      <w:sz w:val="18"/>
    </w:rPr>
  </w:style>
  <w:style w:type="paragraph" w:customStyle="1" w:styleId="Bowlandbanner">
    <w:name w:val="Bowland banner"/>
    <w:basedOn w:val="Normal"/>
    <w:rPr>
      <w:rFonts w:ascii="Gill Sans" w:hAnsi="Gill Sans"/>
      <w:sz w:val="38"/>
    </w:rPr>
  </w:style>
  <w:style w:type="paragraph" w:styleId="Footer">
    <w:name w:val="footer"/>
    <w:basedOn w:val="Normal"/>
    <w:pPr>
      <w:tabs>
        <w:tab w:val="center" w:pos="4320"/>
        <w:tab w:val="right" w:pos="8903"/>
      </w:tabs>
    </w:pPr>
    <w:rPr>
      <w:sz w:val="18"/>
    </w:rPr>
  </w:style>
  <w:style w:type="character" w:styleId="PageNumber">
    <w:name w:val="page number"/>
    <w:basedOn w:val="DefaultParagraphFont"/>
  </w:style>
  <w:style w:type="paragraph" w:customStyle="1" w:styleId="Teachertalk">
    <w:name w:val="Teacher talk"/>
    <w:basedOn w:val="Paragraph"/>
    <w:pPr>
      <w:spacing w:before="0" w:after="0"/>
      <w:ind w:left="567"/>
    </w:pPr>
    <w:rPr>
      <w:i/>
      <w:color w:val="293C4C"/>
    </w:rPr>
  </w:style>
  <w:style w:type="paragraph" w:customStyle="1" w:styleId="Bullets">
    <w:name w:val="Bullets"/>
    <w:basedOn w:val="Normal"/>
    <w:pPr>
      <w:numPr>
        <w:numId w:val="11"/>
      </w:numPr>
      <w:tabs>
        <w:tab w:val="clear" w:pos="720"/>
        <w:tab w:val="left" w:pos="318"/>
      </w:tabs>
      <w:ind w:left="318" w:hanging="284"/>
    </w:pPr>
  </w:style>
  <w:style w:type="paragraph" w:customStyle="1" w:styleId="Paragraph">
    <w:name w:val="Paragraph"/>
    <w:basedOn w:val="Normal"/>
    <w:pPr>
      <w:spacing w:before="220" w:after="220"/>
    </w:pPr>
  </w:style>
  <w:style w:type="paragraph" w:customStyle="1" w:styleId="Heading5a">
    <w:name w:val="Heading 5a"/>
    <w:basedOn w:val="Normal"/>
    <w:pPr>
      <w:pBdr>
        <w:top w:val="single" w:sz="24" w:space="2" w:color="E8EAEB"/>
        <w:left w:val="single" w:sz="24" w:space="4" w:color="E8EAEB"/>
        <w:bottom w:val="single" w:sz="24" w:space="3" w:color="E8EAEB"/>
        <w:right w:val="single" w:sz="24" w:space="4" w:color="E8EAEB"/>
      </w:pBdr>
      <w:shd w:val="clear" w:color="auto" w:fill="293C4C"/>
      <w:tabs>
        <w:tab w:val="right" w:pos="8789"/>
      </w:tabs>
      <w:spacing w:before="120" w:after="120"/>
      <w:ind w:right="45"/>
    </w:pPr>
    <w:rPr>
      <w:color w:val="FFFFFF"/>
    </w:rPr>
  </w:style>
  <w:style w:type="paragraph" w:customStyle="1" w:styleId="Handoutlist">
    <w:name w:val="Handout list"/>
    <w:basedOn w:val="Bullets"/>
    <w:pPr>
      <w:numPr>
        <w:numId w:val="0"/>
      </w:numPr>
      <w:ind w:left="76"/>
    </w:pPr>
  </w:style>
  <w:style w:type="paragraph" w:customStyle="1" w:styleId="body">
    <w:name w:val="*body"/>
    <w:basedOn w:val="Normal"/>
    <w:rPr>
      <w:rFonts w:eastAsia="Times New Roman"/>
      <w:sz w:val="24"/>
      <w:lang w:val="en-US"/>
    </w:rPr>
  </w:style>
  <w:style w:type="character" w:customStyle="1" w:styleId="Handout">
    <w:name w:val="Handout"/>
    <w:rPr>
      <w:b/>
      <w:color w:val="3B93E4"/>
      <w:u w:val="single"/>
    </w:rPr>
  </w:style>
  <w:style w:type="paragraph" w:styleId="BlockText">
    <w:name w:val="Block Text"/>
    <w:basedOn w:val="Normal"/>
    <w:pPr>
      <w:spacing w:after="120"/>
      <w:ind w:left="1440" w:right="1440"/>
    </w:pPr>
    <w:rPr>
      <w:rFonts w:eastAsia="Times New Roman"/>
      <w:sz w:val="24"/>
      <w:lang w:val="en-US"/>
    </w:rPr>
  </w:style>
  <w:style w:type="paragraph" w:styleId="ListNumber4">
    <w:name w:val="List Number 4"/>
    <w:basedOn w:val="Normal"/>
    <w:pPr>
      <w:numPr>
        <w:numId w:val="17"/>
      </w:numPr>
    </w:pPr>
    <w:rPr>
      <w:rFonts w:eastAsia="Times New Roman"/>
      <w:sz w:val="24"/>
      <w:lang w:val="en-US"/>
    </w:rPr>
  </w:style>
  <w:style w:type="paragraph" w:styleId="BalloonText">
    <w:name w:val="Balloon Text"/>
    <w:basedOn w:val="Normal"/>
    <w:semiHidden/>
    <w:unhideWhenUsed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semiHidden/>
    <w:rPr>
      <w:rFonts w:ascii="Lucida Grande" w:hAnsi="Lucida Grande"/>
      <w:sz w:val="18"/>
      <w:szCs w:val="18"/>
    </w:rPr>
  </w:style>
  <w:style w:type="paragraph" w:customStyle="1" w:styleId="Tasktext">
    <w:name w:val="Task_text"/>
    <w:basedOn w:val="Heading2"/>
    <w:pPr>
      <w:keepNext w:val="0"/>
      <w:spacing w:after="120"/>
      <w:jc w:val="left"/>
    </w:pPr>
    <w:rPr>
      <w:rFonts w:ascii="Comic Sans MS" w:eastAsia="Times New Roman" w:hAnsi="Comic Sans MS"/>
      <w:color w:val="auto"/>
      <w:szCs w:val="24"/>
    </w:rPr>
  </w:style>
  <w:style w:type="paragraph" w:customStyle="1" w:styleId="Question">
    <w:name w:val="Question"/>
    <w:basedOn w:val="Normal"/>
    <w:pPr>
      <w:keepLines/>
      <w:tabs>
        <w:tab w:val="left" w:pos="540"/>
      </w:tabs>
      <w:spacing w:before="200"/>
      <w:ind w:left="270" w:hanging="270"/>
    </w:pPr>
    <w:rPr>
      <w:rFonts w:ascii="Comic Sans MS" w:eastAsia="Times New Roman" w:hAnsi="Comic Sans MS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pixelsPerInch w:val="72"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vid\AppData\Roaming\Microsoft\Templates\BOW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C:\Users\David\AppData\Roaming\Microsoft\Templates\BOWLAND.dotx</Template>
  <TotalTime>1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BOWLAND</vt:lpstr>
    </vt:vector>
  </TitlesOfParts>
  <Company>University of Nottingham</Company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BOWLAND</dc:title>
  <dc:subject/>
  <dc:creator>Dr David Martin</dc:creator>
  <cp:keywords/>
  <cp:lastModifiedBy>Pardoe, Steve</cp:lastModifiedBy>
  <cp:revision>2</cp:revision>
  <cp:lastPrinted>2010-07-27T06:07:00Z</cp:lastPrinted>
  <dcterms:created xsi:type="dcterms:W3CDTF">2018-10-14T13:48:00Z</dcterms:created>
  <dcterms:modified xsi:type="dcterms:W3CDTF">2018-10-14T13:48:00Z</dcterms:modified>
</cp:coreProperties>
</file>